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7B7F54" w:rsidRPr="00371815" w:rsidTr="004F243C">
        <w:trPr>
          <w:trHeight w:val="1560"/>
        </w:trPr>
        <w:tc>
          <w:tcPr>
            <w:tcW w:w="2976" w:type="dxa"/>
          </w:tcPr>
          <w:p w:rsidR="007B7F54" w:rsidRPr="006A6255" w:rsidRDefault="007B7F54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7B7F54" w:rsidRDefault="007B7F54" w:rsidP="00655A46">
            <w:pPr>
              <w:pStyle w:val="1"/>
              <w:jc w:val="both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Pr="00DA2240">
              <w:rPr>
                <w:sz w:val="20"/>
              </w:rPr>
              <w:t xml:space="preserve">Совета </w:t>
            </w:r>
            <w:r>
              <w:rPr>
                <w:sz w:val="20"/>
              </w:rPr>
              <w:t>пгт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баево «</w:t>
            </w:r>
            <w:r w:rsidRPr="00DA2240">
              <w:rPr>
                <w:sz w:val="20"/>
              </w:rPr>
              <w:t>О</w:t>
            </w:r>
            <w:r>
              <w:rPr>
                <w:sz w:val="20"/>
              </w:rPr>
              <w:t xml:space="preserve"> </w:t>
            </w:r>
            <w:r w:rsidRPr="00DA2240">
              <w:rPr>
                <w:sz w:val="20"/>
              </w:rPr>
              <w:t>бюджет</w:t>
            </w:r>
            <w:r>
              <w:rPr>
                <w:sz w:val="20"/>
              </w:rPr>
              <w:t>е</w:t>
            </w:r>
            <w:r w:rsidRPr="00DA224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DA2240">
              <w:rPr>
                <w:sz w:val="20"/>
              </w:rPr>
              <w:t xml:space="preserve"> </w:t>
            </w:r>
            <w:r>
              <w:rPr>
                <w:sz w:val="20"/>
              </w:rPr>
              <w:t>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образования «Поселок  городского типа А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субаево» Аксубаевского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района на 2019 год и на пл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новый период 2020 и 2021 г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ды»</w:t>
            </w:r>
          </w:p>
          <w:p w:rsidR="007B7F54" w:rsidRPr="00B97EA4" w:rsidRDefault="007B7F54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7B7F54" w:rsidRPr="00183A23" w:rsidRDefault="007B7F54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7F54" w:rsidRPr="001960FC" w:rsidRDefault="007B7F54" w:rsidP="001960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0FC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7B7F54" w:rsidRPr="001960FC" w:rsidRDefault="007B7F54" w:rsidP="001960FC">
      <w:pPr>
        <w:pStyle w:val="BodyText"/>
        <w:jc w:val="center"/>
        <w:rPr>
          <w:i w:val="0"/>
          <w:sz w:val="28"/>
          <w:szCs w:val="28"/>
        </w:rPr>
      </w:pPr>
      <w:r w:rsidRPr="001960FC">
        <w:rPr>
          <w:i w:val="0"/>
          <w:sz w:val="28"/>
          <w:szCs w:val="28"/>
        </w:rPr>
        <w:t>(муниципальным  программам бюджета муниципального образования</w:t>
      </w:r>
    </w:p>
    <w:p w:rsidR="007B7F54" w:rsidRPr="00554794" w:rsidRDefault="007B7F54" w:rsidP="001960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0FC">
        <w:rPr>
          <w:rFonts w:ascii="Times New Roman" w:hAnsi="Times New Roman"/>
          <w:sz w:val="28"/>
          <w:szCs w:val="28"/>
        </w:rPr>
        <w:t xml:space="preserve"> «Поселок  городского типа Аксубаево»Аксубаевского муниципального ра</w:t>
      </w:r>
      <w:r w:rsidRPr="001960FC">
        <w:rPr>
          <w:rFonts w:ascii="Times New Roman" w:hAnsi="Times New Roman"/>
          <w:sz w:val="28"/>
          <w:szCs w:val="28"/>
        </w:rPr>
        <w:t>й</w:t>
      </w:r>
      <w:r w:rsidRPr="001960FC">
        <w:rPr>
          <w:rFonts w:ascii="Times New Roman" w:hAnsi="Times New Roman"/>
          <w:sz w:val="28"/>
          <w:szCs w:val="28"/>
        </w:rPr>
        <w:t>она и непрограммным направлениям деятельности), группам видов расх</w:t>
      </w:r>
      <w:r w:rsidRPr="001960FC">
        <w:rPr>
          <w:rFonts w:ascii="Times New Roman" w:hAnsi="Times New Roman"/>
          <w:sz w:val="28"/>
          <w:szCs w:val="28"/>
        </w:rPr>
        <w:t>о</w:t>
      </w:r>
      <w:r w:rsidRPr="001960FC">
        <w:rPr>
          <w:rFonts w:ascii="Times New Roman" w:hAnsi="Times New Roman"/>
          <w:sz w:val="28"/>
          <w:szCs w:val="28"/>
        </w:rPr>
        <w:t>дов, разделам, подразделам классификации расходов бюджетов бюджета муниц</w:t>
      </w:r>
      <w:r w:rsidRPr="001960FC">
        <w:rPr>
          <w:rFonts w:ascii="Times New Roman" w:hAnsi="Times New Roman"/>
          <w:sz w:val="28"/>
          <w:szCs w:val="28"/>
        </w:rPr>
        <w:t>и</w:t>
      </w:r>
      <w:r w:rsidRPr="001960FC">
        <w:rPr>
          <w:rFonts w:ascii="Times New Roman" w:hAnsi="Times New Roman"/>
          <w:sz w:val="28"/>
          <w:szCs w:val="28"/>
        </w:rPr>
        <w:t>пального образования  «Поселок  городского типа Аксуба</w:t>
      </w:r>
      <w:r w:rsidRPr="001960FC">
        <w:rPr>
          <w:rFonts w:ascii="Times New Roman" w:hAnsi="Times New Roman"/>
          <w:sz w:val="28"/>
          <w:szCs w:val="28"/>
        </w:rPr>
        <w:t>е</w:t>
      </w:r>
      <w:r w:rsidRPr="001960FC">
        <w:rPr>
          <w:rFonts w:ascii="Times New Roman" w:hAnsi="Times New Roman"/>
          <w:sz w:val="28"/>
          <w:szCs w:val="28"/>
        </w:rPr>
        <w:t>во»Аксубаевского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7B7F54" w:rsidRPr="00183A23" w:rsidRDefault="007B7F54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B7F54" w:rsidRPr="00183A23" w:rsidRDefault="007B7F54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7B7F54" w:rsidRPr="00371815" w:rsidTr="00EE3F2C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54" w:rsidRPr="004C4EEA" w:rsidRDefault="007B7F54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54" w:rsidRPr="004C4EEA" w:rsidRDefault="007B7F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54" w:rsidRPr="004C4EEA" w:rsidRDefault="007B7F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54" w:rsidRPr="004C4EEA" w:rsidRDefault="007B7F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54" w:rsidRPr="004C4EEA" w:rsidRDefault="007B7F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54" w:rsidRPr="004C4EEA" w:rsidRDefault="007B7F54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F54" w:rsidRDefault="007B7F54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037733" w:rsidRDefault="007B7F54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541A">
              <w:rPr>
                <w:rFonts w:ascii="Times New Roman" w:hAnsi="Times New Roman"/>
                <w:b/>
              </w:rPr>
              <w:t>Программа «Комплексное развитие систем коммунальной инфраструктуры поселка городского типа Аксубаево А</w:t>
            </w:r>
            <w:r w:rsidRPr="00FD541A">
              <w:rPr>
                <w:rFonts w:ascii="Times New Roman" w:hAnsi="Times New Roman"/>
                <w:b/>
              </w:rPr>
              <w:t>к</w:t>
            </w:r>
            <w:r w:rsidRPr="00FD541A">
              <w:rPr>
                <w:rFonts w:ascii="Times New Roman" w:hAnsi="Times New Roman"/>
                <w:b/>
              </w:rPr>
              <w:t>субаевского муниципального района »</w:t>
            </w:r>
          </w:p>
        </w:tc>
        <w:tc>
          <w:tcPr>
            <w:tcW w:w="1704" w:type="dxa"/>
            <w:vAlign w:val="bottom"/>
          </w:tcPr>
          <w:p w:rsidR="007B7F54" w:rsidRPr="00341326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7B7F54" w:rsidRPr="00341326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341326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341326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9C6423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360</w:t>
            </w:r>
          </w:p>
        </w:tc>
        <w:tc>
          <w:tcPr>
            <w:tcW w:w="1281" w:type="dxa"/>
          </w:tcPr>
          <w:p w:rsidR="007B7F54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</w:p>
          <w:p w:rsidR="007B7F54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</w:p>
          <w:p w:rsidR="007B7F54" w:rsidRPr="009C6423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D02C18" w:rsidRDefault="007B7F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7B7F5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B7F5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  <w:tc>
          <w:tcPr>
            <w:tcW w:w="1281" w:type="dxa"/>
          </w:tcPr>
          <w:p w:rsidR="007B7F54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826CCF" w:rsidRDefault="007B7F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B7F5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  <w:tc>
          <w:tcPr>
            <w:tcW w:w="1281" w:type="dxa"/>
          </w:tcPr>
          <w:p w:rsidR="007B7F54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7B7F54" w:rsidRPr="00371815" w:rsidTr="00C90FC2">
        <w:trPr>
          <w:trHeight w:val="868"/>
        </w:trPr>
        <w:tc>
          <w:tcPr>
            <w:tcW w:w="4253" w:type="dxa"/>
          </w:tcPr>
          <w:p w:rsidR="007B7F54" w:rsidRPr="00826CCF" w:rsidRDefault="007B7F54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B7F54" w:rsidRPr="00826CCF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  <w:tc>
          <w:tcPr>
            <w:tcW w:w="1281" w:type="dxa"/>
          </w:tcPr>
          <w:p w:rsidR="007B7F54" w:rsidRPr="00826CCF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</w:tcPr>
          <w:p w:rsidR="007B7F54" w:rsidRPr="00826CCF" w:rsidRDefault="007B7F54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7B7F54" w:rsidRPr="00826CCF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7B7F54" w:rsidRPr="00826CCF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  <w:tc>
          <w:tcPr>
            <w:tcW w:w="1281" w:type="dxa"/>
          </w:tcPr>
          <w:p w:rsidR="007B7F54" w:rsidRPr="00826CCF" w:rsidRDefault="007B7F54" w:rsidP="009C642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037733" w:rsidRDefault="007B7F54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2A6C">
              <w:rPr>
                <w:rStyle w:val="10"/>
                <w:rFonts w:ascii="Times New Roman" w:hAnsi="Times New Roman"/>
                <w:b/>
              </w:rPr>
              <w:t xml:space="preserve">«Благоустройство территории  </w:t>
            </w:r>
            <w:r w:rsidRPr="00FD2A6C">
              <w:rPr>
                <w:rFonts w:ascii="Times New Roman" w:hAnsi="Times New Roman"/>
                <w:b/>
              </w:rPr>
              <w:t>п</w:t>
            </w:r>
            <w:r w:rsidRPr="00FD2A6C">
              <w:rPr>
                <w:rFonts w:ascii="Times New Roman" w:hAnsi="Times New Roman"/>
                <w:b/>
              </w:rPr>
              <w:t>о</w:t>
            </w:r>
            <w:r w:rsidRPr="00FD2A6C">
              <w:rPr>
                <w:rFonts w:ascii="Times New Roman" w:hAnsi="Times New Roman"/>
                <w:b/>
              </w:rPr>
              <w:t>селка городского типа Аксубаево Акс</w:t>
            </w:r>
            <w:r w:rsidRPr="00FD2A6C">
              <w:rPr>
                <w:rFonts w:ascii="Times New Roman" w:hAnsi="Times New Roman"/>
                <w:b/>
              </w:rPr>
              <w:t>у</w:t>
            </w:r>
            <w:r w:rsidRPr="00FD2A6C">
              <w:rPr>
                <w:rFonts w:ascii="Times New Roman" w:hAnsi="Times New Roman"/>
                <w:b/>
              </w:rPr>
              <w:t>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B7F54" w:rsidRPr="00341326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D2329A" w:rsidRDefault="007B7F54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10536,9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B7F54" w:rsidRPr="00D2329A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10293,8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ние»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3900</w:t>
            </w:r>
          </w:p>
        </w:tc>
        <w:tc>
          <w:tcPr>
            <w:tcW w:w="1281" w:type="dxa"/>
          </w:tcPr>
          <w:p w:rsidR="007B7F54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187D31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3900</w:t>
            </w:r>
          </w:p>
        </w:tc>
        <w:tc>
          <w:tcPr>
            <w:tcW w:w="1281" w:type="dxa"/>
          </w:tcPr>
          <w:p w:rsidR="007B7F54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187D31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187D31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3900</w:t>
            </w:r>
          </w:p>
        </w:tc>
        <w:tc>
          <w:tcPr>
            <w:tcW w:w="1281" w:type="dxa"/>
          </w:tcPr>
          <w:p w:rsidR="007B7F54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187D31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3900</w:t>
            </w:r>
          </w:p>
        </w:tc>
        <w:tc>
          <w:tcPr>
            <w:tcW w:w="1281" w:type="dxa"/>
          </w:tcPr>
          <w:p w:rsidR="007B7F54" w:rsidRPr="005B2224" w:rsidRDefault="007B7F54" w:rsidP="0078093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3980</w:t>
            </w:r>
          </w:p>
        </w:tc>
      </w:tr>
      <w:tr w:rsidR="007B7F54" w:rsidRPr="00371815" w:rsidTr="00C72FFD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</w:tr>
      <w:tr w:rsidR="007B7F54" w:rsidRPr="00371815" w:rsidTr="00C72FFD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</w:tr>
      <w:tr w:rsidR="007B7F54" w:rsidRPr="00371815" w:rsidTr="00C72FFD">
        <w:trPr>
          <w:trHeight w:val="569"/>
        </w:trPr>
        <w:tc>
          <w:tcPr>
            <w:tcW w:w="4253" w:type="dxa"/>
            <w:vAlign w:val="bottom"/>
          </w:tcPr>
          <w:p w:rsidR="007B7F54" w:rsidRPr="00494394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</w:tr>
      <w:tr w:rsidR="007B7F54" w:rsidRPr="00371815" w:rsidTr="00C72FFD">
        <w:trPr>
          <w:trHeight w:val="569"/>
        </w:trPr>
        <w:tc>
          <w:tcPr>
            <w:tcW w:w="4253" w:type="dxa"/>
            <w:vAlign w:val="bottom"/>
          </w:tcPr>
          <w:p w:rsidR="007B7F54" w:rsidRPr="00494394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</w:tr>
      <w:tr w:rsidR="007B7F54" w:rsidRPr="00371815" w:rsidTr="008E1598">
        <w:trPr>
          <w:trHeight w:val="569"/>
        </w:trPr>
        <w:tc>
          <w:tcPr>
            <w:tcW w:w="4253" w:type="dxa"/>
            <w:vAlign w:val="bottom"/>
          </w:tcPr>
          <w:p w:rsidR="007B7F54" w:rsidRPr="003C731F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731F">
              <w:rPr>
                <w:rFonts w:ascii="Times New Roman" w:hAnsi="Times New Roman"/>
              </w:rPr>
              <w:t>Основное мероприятия</w:t>
            </w:r>
            <w:r w:rsidRPr="003C731F">
              <w:rPr>
                <w:rFonts w:ascii="Times New Roman" w:hAnsi="Times New Roman"/>
                <w:i/>
              </w:rPr>
              <w:t xml:space="preserve"> «</w:t>
            </w:r>
            <w:r w:rsidRPr="003C731F">
              <w:rPr>
                <w:rFonts w:ascii="Times New Roman" w:hAnsi="Times New Roman"/>
              </w:rPr>
              <w:t>Озеленение»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7B7F54" w:rsidRPr="00371815" w:rsidTr="008E1598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7B7F54" w:rsidRPr="00371815" w:rsidTr="008E1598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7B7F54" w:rsidRPr="00371815" w:rsidTr="008E1598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7B7F54" w:rsidRPr="00371815" w:rsidTr="005A4B3A">
        <w:trPr>
          <w:trHeight w:val="569"/>
        </w:trPr>
        <w:tc>
          <w:tcPr>
            <w:tcW w:w="4253" w:type="dxa"/>
            <w:vAlign w:val="bottom"/>
          </w:tcPr>
          <w:p w:rsidR="007B7F54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7B7F5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B7F5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7B7F54" w:rsidRPr="00371815" w:rsidTr="005A4B3A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7B7F54" w:rsidRPr="00371815" w:rsidTr="005A4B3A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7B7F54" w:rsidRPr="00371815" w:rsidTr="005A4B3A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«Прочие мер</w:t>
            </w: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lang w:eastAsia="ru-RU"/>
              </w:rPr>
              <w:t>приятия по благоустройству поселений»</w:t>
            </w:r>
          </w:p>
        </w:tc>
        <w:tc>
          <w:tcPr>
            <w:tcW w:w="1704" w:type="dxa"/>
            <w:vAlign w:val="bottom"/>
          </w:tcPr>
          <w:p w:rsidR="007B7F5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4786,9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4463,8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4779,9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5B222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4463,8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4779,9</w:t>
            </w:r>
          </w:p>
        </w:tc>
        <w:tc>
          <w:tcPr>
            <w:tcW w:w="1281" w:type="dxa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4463,8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4779,9</w:t>
            </w:r>
          </w:p>
        </w:tc>
        <w:tc>
          <w:tcPr>
            <w:tcW w:w="1281" w:type="dxa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5B222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4463,8</w:t>
            </w:r>
          </w:p>
        </w:tc>
      </w:tr>
      <w:tr w:rsidR="007B7F54" w:rsidRPr="00371815" w:rsidTr="003D3D82">
        <w:trPr>
          <w:trHeight w:val="569"/>
        </w:trPr>
        <w:tc>
          <w:tcPr>
            <w:tcW w:w="4253" w:type="dxa"/>
            <w:vAlign w:val="bottom"/>
          </w:tcPr>
          <w:p w:rsidR="007B7F54" w:rsidRPr="00642372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4237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281" w:type="dxa"/>
            <w:vAlign w:val="bottom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7B7F54" w:rsidRPr="00371815" w:rsidTr="003D3D82">
        <w:trPr>
          <w:trHeight w:val="569"/>
        </w:trPr>
        <w:tc>
          <w:tcPr>
            <w:tcW w:w="425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704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87D31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281" w:type="dxa"/>
            <w:vAlign w:val="bottom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7B7F54" w:rsidRPr="00371815" w:rsidTr="003D3D82">
        <w:trPr>
          <w:trHeight w:val="569"/>
        </w:trPr>
        <w:tc>
          <w:tcPr>
            <w:tcW w:w="4253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5B2224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281" w:type="dxa"/>
            <w:vAlign w:val="bottom"/>
          </w:tcPr>
          <w:p w:rsidR="007B7F54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D2329A" w:rsidRDefault="007B7F54" w:rsidP="00FA305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C78AB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«Развития культуры </w:t>
            </w:r>
            <w:r w:rsidRPr="000C78AB">
              <w:rPr>
                <w:rFonts w:ascii="Times New Roman" w:hAnsi="Times New Roman"/>
                <w:b/>
              </w:rPr>
              <w:t>поселка городского типа А</w:t>
            </w:r>
            <w:r w:rsidRPr="000C78AB">
              <w:rPr>
                <w:rFonts w:ascii="Times New Roman" w:hAnsi="Times New Roman"/>
                <w:b/>
              </w:rPr>
              <w:t>к</w:t>
            </w:r>
            <w:r w:rsidRPr="000C78AB">
              <w:rPr>
                <w:rFonts w:ascii="Times New Roman" w:hAnsi="Times New Roman"/>
                <w:b/>
              </w:rPr>
              <w:t>субаево</w:t>
            </w:r>
            <w:r w:rsidRPr="000C78AB">
              <w:rPr>
                <w:rFonts w:ascii="Times New Roman" w:hAnsi="Times New Roman"/>
                <w:b/>
                <w:color w:val="000000"/>
              </w:rPr>
              <w:t xml:space="preserve"> Аксубаевского муниципального ра</w:t>
            </w:r>
            <w:r w:rsidRPr="000C78AB">
              <w:rPr>
                <w:rFonts w:ascii="Times New Roman" w:hAnsi="Times New Roman"/>
                <w:b/>
                <w:color w:val="000000"/>
              </w:rPr>
              <w:t>й</w:t>
            </w:r>
            <w:r w:rsidRPr="000C78AB">
              <w:rPr>
                <w:rFonts w:ascii="Times New Roman" w:hAnsi="Times New Roman"/>
                <w:b/>
                <w:color w:val="000000"/>
              </w:rPr>
              <w:t>она</w:t>
            </w:r>
          </w:p>
        </w:tc>
        <w:tc>
          <w:tcPr>
            <w:tcW w:w="1704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D2329A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590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B7F54" w:rsidRPr="00D2329A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592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5626C4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26C4">
              <w:rPr>
                <w:rFonts w:ascii="Times New Roman" w:hAnsi="Times New Roman"/>
              </w:rPr>
              <w:t>Подпрограмма «Развитие музейного дела»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0000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676E4C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525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5626C4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26C4">
              <w:rPr>
                <w:rFonts w:ascii="Times New Roman" w:hAnsi="Times New Roman"/>
              </w:rPr>
              <w:t>Обеспечение деятельности музеев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676E4C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525</w:t>
            </w:r>
          </w:p>
        </w:tc>
      </w:tr>
      <w:tr w:rsidR="007B7F54" w:rsidRPr="00371815" w:rsidTr="00D77C91">
        <w:trPr>
          <w:trHeight w:val="569"/>
        </w:trPr>
        <w:tc>
          <w:tcPr>
            <w:tcW w:w="4253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523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7B7F54" w:rsidRPr="00371815" w:rsidTr="00D77C91">
        <w:trPr>
          <w:trHeight w:val="569"/>
        </w:trPr>
        <w:tc>
          <w:tcPr>
            <w:tcW w:w="425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523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7B7F54" w:rsidRPr="00371815" w:rsidTr="00D77C91">
        <w:trPr>
          <w:trHeight w:val="569"/>
        </w:trPr>
        <w:tc>
          <w:tcPr>
            <w:tcW w:w="425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523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7B7F54" w:rsidRPr="00371815" w:rsidTr="00D77C91">
        <w:trPr>
          <w:trHeight w:val="569"/>
        </w:trPr>
        <w:tc>
          <w:tcPr>
            <w:tcW w:w="4253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B7F54" w:rsidRPr="00371815" w:rsidTr="00D77C91">
        <w:trPr>
          <w:trHeight w:val="569"/>
        </w:trPr>
        <w:tc>
          <w:tcPr>
            <w:tcW w:w="425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B7F54" w:rsidRPr="00371815" w:rsidTr="00D77C91">
        <w:trPr>
          <w:trHeight w:val="569"/>
        </w:trPr>
        <w:tc>
          <w:tcPr>
            <w:tcW w:w="425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906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A812F9" w:rsidRDefault="007B7F54" w:rsidP="0029210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B7F54" w:rsidRPr="00371815" w:rsidTr="001B4A2A">
        <w:trPr>
          <w:trHeight w:val="569"/>
        </w:trPr>
        <w:tc>
          <w:tcPr>
            <w:tcW w:w="4253" w:type="dxa"/>
            <w:vAlign w:val="bottom"/>
          </w:tcPr>
          <w:p w:rsidR="007B7F54" w:rsidRPr="00676E4C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исполнительского искусства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</w:tr>
      <w:tr w:rsidR="007B7F54" w:rsidRPr="00371815" w:rsidTr="001B4A2A">
        <w:trPr>
          <w:trHeight w:val="569"/>
        </w:trPr>
        <w:tc>
          <w:tcPr>
            <w:tcW w:w="4253" w:type="dxa"/>
            <w:vAlign w:val="bottom"/>
          </w:tcPr>
          <w:p w:rsidR="007B7F54" w:rsidRPr="00676E4C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</w:tr>
      <w:tr w:rsidR="007B7F54" w:rsidRPr="00371815" w:rsidTr="001B4A2A">
        <w:trPr>
          <w:trHeight w:val="569"/>
        </w:trPr>
        <w:tc>
          <w:tcPr>
            <w:tcW w:w="4253" w:type="dxa"/>
            <w:vAlign w:val="bottom"/>
          </w:tcPr>
          <w:p w:rsidR="007B7F54" w:rsidRPr="00676E4C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676E4C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281" w:type="dxa"/>
            <w:vAlign w:val="bottom"/>
          </w:tcPr>
          <w:p w:rsidR="007B7F54" w:rsidRPr="00676E4C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</w:tr>
      <w:tr w:rsidR="007B7F54" w:rsidRPr="00371815" w:rsidTr="001B4A2A">
        <w:trPr>
          <w:trHeight w:val="569"/>
        </w:trPr>
        <w:tc>
          <w:tcPr>
            <w:tcW w:w="4253" w:type="dxa"/>
            <w:vAlign w:val="bottom"/>
          </w:tcPr>
          <w:p w:rsidR="007B7F54" w:rsidRPr="00AF5426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676E4C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B7F54" w:rsidRPr="00676E4C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AF5426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AF5426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AF5426" w:rsidRDefault="007B7F5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281" w:type="dxa"/>
            <w:vAlign w:val="bottom"/>
          </w:tcPr>
          <w:p w:rsidR="007B7F54" w:rsidRPr="00AF5426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</w:tr>
      <w:tr w:rsidR="007B7F54" w:rsidRPr="00371815" w:rsidTr="001B4A2A">
        <w:trPr>
          <w:trHeight w:val="569"/>
        </w:trPr>
        <w:tc>
          <w:tcPr>
            <w:tcW w:w="4253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AF5426" w:rsidRDefault="007B7F5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281" w:type="dxa"/>
            <w:vAlign w:val="bottom"/>
          </w:tcPr>
          <w:p w:rsidR="007B7F54" w:rsidRPr="00AF5426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</w:tr>
      <w:tr w:rsidR="007B7F54" w:rsidRPr="00371815" w:rsidTr="001B4A2A">
        <w:trPr>
          <w:trHeight w:val="569"/>
        </w:trPr>
        <w:tc>
          <w:tcPr>
            <w:tcW w:w="4253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A812F9" w:rsidRDefault="007B7F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B7F54" w:rsidRPr="00AF5426" w:rsidRDefault="007B7F5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281" w:type="dxa"/>
            <w:vAlign w:val="bottom"/>
          </w:tcPr>
          <w:p w:rsidR="007B7F54" w:rsidRPr="00AF5426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</w:tr>
      <w:tr w:rsidR="007B7F54" w:rsidRPr="00371815" w:rsidTr="00DE6531">
        <w:trPr>
          <w:trHeight w:val="569"/>
        </w:trPr>
        <w:tc>
          <w:tcPr>
            <w:tcW w:w="4253" w:type="dxa"/>
            <w:vAlign w:val="bottom"/>
          </w:tcPr>
          <w:p w:rsidR="007B7F54" w:rsidRPr="00F815DB" w:rsidRDefault="007B7F54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22D">
              <w:rPr>
                <w:rFonts w:ascii="Times New Roman" w:hAnsi="Times New Roman"/>
                <w:iCs/>
              </w:rPr>
              <w:t>Подрограмма по профилактике террори</w:t>
            </w:r>
            <w:r w:rsidRPr="00E7722D">
              <w:rPr>
                <w:rFonts w:ascii="Times New Roman" w:hAnsi="Times New Roman"/>
                <w:iCs/>
              </w:rPr>
              <w:t>з</w:t>
            </w:r>
            <w:r w:rsidRPr="00E7722D">
              <w:rPr>
                <w:rFonts w:ascii="Times New Roman" w:hAnsi="Times New Roman"/>
                <w:iCs/>
              </w:rPr>
              <w:t xml:space="preserve">ма и экстремизма на территории </w:t>
            </w:r>
            <w:r w:rsidRPr="00E7722D">
              <w:rPr>
                <w:rFonts w:ascii="Times New Roman" w:hAnsi="Times New Roman"/>
              </w:rPr>
              <w:t>поселка городск</w:t>
            </w:r>
            <w:r w:rsidRPr="00E7722D">
              <w:rPr>
                <w:rFonts w:ascii="Times New Roman" w:hAnsi="Times New Roman"/>
              </w:rPr>
              <w:t>о</w:t>
            </w:r>
            <w:r w:rsidRPr="00E7722D">
              <w:rPr>
                <w:rFonts w:ascii="Times New Roman" w:hAnsi="Times New Roman"/>
              </w:rPr>
              <w:t>го типа Аксубаево</w:t>
            </w:r>
            <w:r w:rsidRPr="00E7722D">
              <w:rPr>
                <w:rFonts w:ascii="Times New Roman" w:hAnsi="Times New Roman"/>
                <w:iCs/>
              </w:rPr>
              <w:t xml:space="preserve"> Аксубаевского муниц</w:t>
            </w:r>
            <w:r w:rsidRPr="00E7722D">
              <w:rPr>
                <w:rFonts w:ascii="Times New Roman" w:hAnsi="Times New Roman"/>
                <w:iCs/>
              </w:rPr>
              <w:t>и</w:t>
            </w:r>
            <w:r w:rsidRPr="00E7722D">
              <w:rPr>
                <w:rFonts w:ascii="Times New Roman" w:hAnsi="Times New Roman"/>
                <w:iCs/>
              </w:rPr>
              <w:t>пального района</w:t>
            </w:r>
          </w:p>
        </w:tc>
        <w:tc>
          <w:tcPr>
            <w:tcW w:w="1704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Align w:val="bottom"/>
          </w:tcPr>
          <w:p w:rsidR="007B7F54" w:rsidRPr="00BF0229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7B7F54" w:rsidRPr="00371815" w:rsidTr="00DE6531">
        <w:trPr>
          <w:trHeight w:val="569"/>
        </w:trPr>
        <w:tc>
          <w:tcPr>
            <w:tcW w:w="4253" w:type="dxa"/>
            <w:vAlign w:val="bottom"/>
          </w:tcPr>
          <w:p w:rsidR="007B7F54" w:rsidRPr="00BF0229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Align w:val="bottom"/>
          </w:tcPr>
          <w:p w:rsidR="007B7F54" w:rsidRPr="00BF0229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7B7F54" w:rsidRPr="00371815" w:rsidTr="00DE6531">
        <w:trPr>
          <w:trHeight w:val="569"/>
        </w:trPr>
        <w:tc>
          <w:tcPr>
            <w:tcW w:w="4253" w:type="dxa"/>
            <w:vAlign w:val="bottom"/>
          </w:tcPr>
          <w:p w:rsidR="007B7F54" w:rsidRPr="00BF0229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Align w:val="bottom"/>
          </w:tcPr>
          <w:p w:rsidR="007B7F54" w:rsidRPr="00BF0229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7B7F54" w:rsidRPr="00371815" w:rsidTr="00DE6531">
        <w:trPr>
          <w:trHeight w:val="569"/>
        </w:trPr>
        <w:tc>
          <w:tcPr>
            <w:tcW w:w="4253" w:type="dxa"/>
            <w:vAlign w:val="bottom"/>
          </w:tcPr>
          <w:p w:rsidR="007B7F54" w:rsidRPr="00BF0229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Align w:val="bottom"/>
          </w:tcPr>
          <w:p w:rsidR="007B7F54" w:rsidRPr="00BF0229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7B7F54" w:rsidRPr="00371815" w:rsidTr="00DE6531">
        <w:trPr>
          <w:trHeight w:val="569"/>
        </w:trPr>
        <w:tc>
          <w:tcPr>
            <w:tcW w:w="4253" w:type="dxa"/>
            <w:vAlign w:val="bottom"/>
          </w:tcPr>
          <w:p w:rsidR="007B7F54" w:rsidRPr="00BF0229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B7F54" w:rsidRPr="00BF0229" w:rsidRDefault="007B7F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B7F54" w:rsidRPr="00BF0229" w:rsidRDefault="007B7F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Align w:val="bottom"/>
          </w:tcPr>
          <w:p w:rsidR="007B7F54" w:rsidRPr="00BF0229" w:rsidRDefault="007B7F54" w:rsidP="002921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BF0229" w:rsidRDefault="007B7F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B7F54" w:rsidRPr="00BF0229" w:rsidRDefault="007B7F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B7F54" w:rsidRPr="00BF0229" w:rsidRDefault="007B7F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</w:tcPr>
          <w:p w:rsidR="007B7F54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BF0229" w:rsidRDefault="007B7F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D2329A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7B7F54" w:rsidRPr="00D2329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7B7F54" w:rsidRPr="00D2329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D2329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D2329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D2329A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7130,5</w:t>
            </w:r>
          </w:p>
        </w:tc>
        <w:tc>
          <w:tcPr>
            <w:tcW w:w="1281" w:type="dxa"/>
          </w:tcPr>
          <w:p w:rsidR="007B7F54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B7F54" w:rsidRPr="00D2329A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7172,5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132610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1911</w:t>
            </w:r>
          </w:p>
        </w:tc>
        <w:tc>
          <w:tcPr>
            <w:tcW w:w="1281" w:type="dxa"/>
          </w:tcPr>
          <w:p w:rsidR="007B7F54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B7F54" w:rsidRPr="00132610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1916</w:t>
            </w:r>
          </w:p>
        </w:tc>
      </w:tr>
      <w:tr w:rsidR="007B7F54" w:rsidRPr="00371815" w:rsidTr="00931A7E">
        <w:trPr>
          <w:trHeight w:val="1775"/>
        </w:trPr>
        <w:tc>
          <w:tcPr>
            <w:tcW w:w="4253" w:type="dxa"/>
            <w:vAlign w:val="bottom"/>
          </w:tcPr>
          <w:p w:rsidR="007B7F54" w:rsidRPr="00132610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</w:t>
            </w:r>
          </w:p>
        </w:tc>
        <w:tc>
          <w:tcPr>
            <w:tcW w:w="1281" w:type="dxa"/>
            <w:vAlign w:val="bottom"/>
          </w:tcPr>
          <w:p w:rsidR="007B7F54" w:rsidRPr="00132610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</w:t>
            </w:r>
          </w:p>
        </w:tc>
      </w:tr>
      <w:tr w:rsidR="007B7F54" w:rsidRPr="00371815" w:rsidTr="00931A7E">
        <w:trPr>
          <w:trHeight w:val="569"/>
        </w:trPr>
        <w:tc>
          <w:tcPr>
            <w:tcW w:w="4253" w:type="dxa"/>
            <w:vAlign w:val="bottom"/>
          </w:tcPr>
          <w:p w:rsidR="007B7F54" w:rsidRPr="00132610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132610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</w:t>
            </w:r>
          </w:p>
        </w:tc>
        <w:tc>
          <w:tcPr>
            <w:tcW w:w="1281" w:type="dxa"/>
            <w:vAlign w:val="bottom"/>
          </w:tcPr>
          <w:p w:rsidR="007B7F54" w:rsidRPr="00132610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</w:t>
            </w:r>
          </w:p>
        </w:tc>
      </w:tr>
      <w:tr w:rsidR="007B7F54" w:rsidRPr="00371815" w:rsidTr="00931A7E">
        <w:trPr>
          <w:trHeight w:val="569"/>
        </w:trPr>
        <w:tc>
          <w:tcPr>
            <w:tcW w:w="4253" w:type="dxa"/>
            <w:vAlign w:val="bottom"/>
          </w:tcPr>
          <w:p w:rsidR="007B7F54" w:rsidRPr="008C5450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704" w:type="dxa"/>
            <w:vAlign w:val="bottom"/>
          </w:tcPr>
          <w:p w:rsidR="007B7F54" w:rsidRPr="008C545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8C545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8C545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8C5450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8C5450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625</w:t>
            </w:r>
          </w:p>
        </w:tc>
        <w:tc>
          <w:tcPr>
            <w:tcW w:w="1281" w:type="dxa"/>
            <w:vAlign w:val="bottom"/>
          </w:tcPr>
          <w:p w:rsidR="007B7F54" w:rsidRPr="008C5450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625</w:t>
            </w:r>
          </w:p>
        </w:tc>
      </w:tr>
      <w:tr w:rsidR="007B7F54" w:rsidRPr="00371815" w:rsidTr="00931A7E">
        <w:trPr>
          <w:trHeight w:val="569"/>
        </w:trPr>
        <w:tc>
          <w:tcPr>
            <w:tcW w:w="4253" w:type="dxa"/>
            <w:vAlign w:val="bottom"/>
          </w:tcPr>
          <w:p w:rsidR="007B7F54" w:rsidRPr="008C5450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7B7F54" w:rsidRPr="008C5450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8C5450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8C5450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8C5450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B7F54" w:rsidRPr="008C5450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855</w:t>
            </w:r>
          </w:p>
        </w:tc>
        <w:tc>
          <w:tcPr>
            <w:tcW w:w="1281" w:type="dxa"/>
            <w:vAlign w:val="bottom"/>
          </w:tcPr>
          <w:p w:rsidR="007B7F54" w:rsidRPr="008C5450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855</w:t>
            </w:r>
          </w:p>
        </w:tc>
      </w:tr>
      <w:tr w:rsidR="007B7F54" w:rsidRPr="00371815" w:rsidTr="00C66B40">
        <w:trPr>
          <w:trHeight w:val="569"/>
        </w:trPr>
        <w:tc>
          <w:tcPr>
            <w:tcW w:w="4253" w:type="dxa"/>
            <w:vAlign w:val="bottom"/>
          </w:tcPr>
          <w:p w:rsidR="007B7F54" w:rsidRPr="00EA44A9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EA44A9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EA44A9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EA44A9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EA44A9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EA44A9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  <w:tc>
          <w:tcPr>
            <w:tcW w:w="1281" w:type="dxa"/>
            <w:vAlign w:val="bottom"/>
          </w:tcPr>
          <w:p w:rsidR="007B7F54" w:rsidRPr="00EA44A9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418</w:t>
            </w:r>
          </w:p>
        </w:tc>
      </w:tr>
      <w:tr w:rsidR="007B7F54" w:rsidRPr="00371815" w:rsidTr="00C66B40">
        <w:trPr>
          <w:trHeight w:val="569"/>
        </w:trPr>
        <w:tc>
          <w:tcPr>
            <w:tcW w:w="4253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3406F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3406F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3406F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  <w:tc>
          <w:tcPr>
            <w:tcW w:w="1281" w:type="dxa"/>
            <w:vAlign w:val="bottom"/>
          </w:tcPr>
          <w:p w:rsidR="007B7F54" w:rsidRPr="003406F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418</w:t>
            </w:r>
          </w:p>
        </w:tc>
      </w:tr>
      <w:tr w:rsidR="007B7F54" w:rsidRPr="00371815" w:rsidTr="00C66B40">
        <w:trPr>
          <w:trHeight w:val="569"/>
        </w:trPr>
        <w:tc>
          <w:tcPr>
            <w:tcW w:w="4253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3406FF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B7F54" w:rsidRPr="003406F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413</w:t>
            </w:r>
          </w:p>
        </w:tc>
        <w:tc>
          <w:tcPr>
            <w:tcW w:w="1281" w:type="dxa"/>
            <w:vAlign w:val="bottom"/>
          </w:tcPr>
          <w:p w:rsidR="007B7F54" w:rsidRPr="003406F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418</w:t>
            </w:r>
          </w:p>
        </w:tc>
      </w:tr>
      <w:tr w:rsidR="007B7F54" w:rsidRPr="00371815" w:rsidTr="0056668E">
        <w:trPr>
          <w:trHeight w:val="569"/>
        </w:trPr>
        <w:tc>
          <w:tcPr>
            <w:tcW w:w="4253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9146DD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9146DD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9146DD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281" w:type="dxa"/>
            <w:vAlign w:val="bottom"/>
          </w:tcPr>
          <w:p w:rsidR="007B7F54" w:rsidRPr="009146DD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</w:tr>
      <w:tr w:rsidR="007B7F54" w:rsidRPr="00371815" w:rsidTr="0056668E">
        <w:trPr>
          <w:trHeight w:val="569"/>
        </w:trPr>
        <w:tc>
          <w:tcPr>
            <w:tcW w:w="4253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9146DD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281" w:type="dxa"/>
            <w:vAlign w:val="bottom"/>
          </w:tcPr>
          <w:p w:rsidR="007B7F54" w:rsidRPr="009146DD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</w:tr>
      <w:tr w:rsidR="007B7F54" w:rsidRPr="00371815" w:rsidTr="0056668E">
        <w:trPr>
          <w:trHeight w:val="569"/>
        </w:trPr>
        <w:tc>
          <w:tcPr>
            <w:tcW w:w="4253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9146DD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B7F54" w:rsidRPr="009146DD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281" w:type="dxa"/>
            <w:vAlign w:val="bottom"/>
          </w:tcPr>
          <w:p w:rsidR="007B7F54" w:rsidRPr="009146DD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</w:tr>
      <w:tr w:rsidR="007B7F54" w:rsidRPr="00371815" w:rsidTr="00324E0D">
        <w:trPr>
          <w:trHeight w:val="569"/>
        </w:trPr>
        <w:tc>
          <w:tcPr>
            <w:tcW w:w="4253" w:type="dxa"/>
            <w:vAlign w:val="bottom"/>
          </w:tcPr>
          <w:p w:rsidR="007B7F54" w:rsidRPr="006F2104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  <w:tc>
          <w:tcPr>
            <w:tcW w:w="12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7B7F54" w:rsidRPr="00371815" w:rsidTr="00324E0D">
        <w:trPr>
          <w:trHeight w:val="569"/>
        </w:trPr>
        <w:tc>
          <w:tcPr>
            <w:tcW w:w="4253" w:type="dxa"/>
            <w:vAlign w:val="bottom"/>
          </w:tcPr>
          <w:p w:rsidR="007B7F54" w:rsidRPr="006F2104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  <w:tc>
          <w:tcPr>
            <w:tcW w:w="12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7B7F54" w:rsidRPr="00371815" w:rsidTr="00324E0D">
        <w:trPr>
          <w:trHeight w:val="569"/>
        </w:trPr>
        <w:tc>
          <w:tcPr>
            <w:tcW w:w="4253" w:type="dxa"/>
            <w:vAlign w:val="bottom"/>
          </w:tcPr>
          <w:p w:rsidR="007B7F54" w:rsidRPr="006F2104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6F2104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B7F54" w:rsidRPr="006F2104" w:rsidRDefault="007B7F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  <w:tc>
          <w:tcPr>
            <w:tcW w:w="12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7B7F54" w:rsidRPr="00371815" w:rsidTr="00324E0D">
        <w:trPr>
          <w:trHeight w:val="569"/>
        </w:trPr>
        <w:tc>
          <w:tcPr>
            <w:tcW w:w="4253" w:type="dxa"/>
            <w:vAlign w:val="bottom"/>
          </w:tcPr>
          <w:p w:rsidR="007B7F54" w:rsidRPr="006F2104" w:rsidRDefault="007B7F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6F210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  <w:tc>
          <w:tcPr>
            <w:tcW w:w="1281" w:type="dxa"/>
            <w:vAlign w:val="bottom"/>
          </w:tcPr>
          <w:p w:rsidR="007B7F54" w:rsidRPr="006F210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7B7F54" w:rsidRPr="00371815" w:rsidTr="00317B33">
        <w:trPr>
          <w:trHeight w:val="569"/>
        </w:trPr>
        <w:tc>
          <w:tcPr>
            <w:tcW w:w="4253" w:type="dxa"/>
            <w:vAlign w:val="bottom"/>
          </w:tcPr>
          <w:p w:rsidR="007B7F54" w:rsidRPr="002F6258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7B7F54" w:rsidRPr="00371815" w:rsidTr="00317B33">
        <w:trPr>
          <w:trHeight w:val="569"/>
        </w:trPr>
        <w:tc>
          <w:tcPr>
            <w:tcW w:w="4253" w:type="dxa"/>
            <w:vAlign w:val="bottom"/>
          </w:tcPr>
          <w:p w:rsidR="007B7F54" w:rsidRPr="002F6258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7B7F54" w:rsidRPr="00371815" w:rsidTr="00317B33">
        <w:trPr>
          <w:trHeight w:val="569"/>
        </w:trPr>
        <w:tc>
          <w:tcPr>
            <w:tcW w:w="4253" w:type="dxa"/>
            <w:vAlign w:val="bottom"/>
          </w:tcPr>
          <w:p w:rsidR="007B7F54" w:rsidRPr="002F6258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7B7F54" w:rsidRPr="00371815" w:rsidTr="00317B33">
        <w:trPr>
          <w:trHeight w:val="569"/>
        </w:trPr>
        <w:tc>
          <w:tcPr>
            <w:tcW w:w="4253" w:type="dxa"/>
            <w:vAlign w:val="bottom"/>
          </w:tcPr>
          <w:p w:rsidR="007B7F54" w:rsidRPr="002F6258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7724D4" w:rsidRDefault="007B7F54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</w:t>
            </w:r>
            <w:r w:rsidRPr="007724D4">
              <w:rPr>
                <w:rFonts w:ascii="Times New Roman" w:hAnsi="Times New Roman"/>
                <w:bCs/>
              </w:rPr>
              <w:t>т</w:t>
            </w:r>
            <w:r w:rsidRPr="007724D4">
              <w:rPr>
                <w:rFonts w:ascii="Times New Roman" w:hAnsi="Times New Roman"/>
                <w:bCs/>
              </w:rPr>
              <w:t>венных учреждений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620,8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636,8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A52E49" w:rsidRDefault="007B7F5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B7F5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562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578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A52E49" w:rsidRDefault="007B7F54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562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578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A52E49" w:rsidRDefault="007B7F54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562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578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A52E49" w:rsidRDefault="007B7F5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A52E49" w:rsidRDefault="007B7F5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</w:tr>
      <w:tr w:rsidR="007B7F54" w:rsidRPr="00371815" w:rsidTr="00473FBA">
        <w:trPr>
          <w:trHeight w:val="569"/>
        </w:trPr>
        <w:tc>
          <w:tcPr>
            <w:tcW w:w="4253" w:type="dxa"/>
            <w:vAlign w:val="bottom"/>
          </w:tcPr>
          <w:p w:rsidR="007B7F54" w:rsidRPr="00A52E49" w:rsidRDefault="007B7F5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2F6258" w:rsidRDefault="007B7F5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7B7F54" w:rsidRPr="002F6258" w:rsidRDefault="007B7F5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2F6258" w:rsidRDefault="007B7F5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2F6258" w:rsidRDefault="007B7F5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7B7F54" w:rsidRPr="002F6258" w:rsidRDefault="007B7F5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  <w:tc>
          <w:tcPr>
            <w:tcW w:w="1281" w:type="dxa"/>
            <w:vAlign w:val="bottom"/>
          </w:tcPr>
          <w:p w:rsidR="007B7F54" w:rsidRPr="002F6258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</w:tr>
      <w:tr w:rsidR="007B7F54" w:rsidRPr="00371815" w:rsidTr="00796316">
        <w:trPr>
          <w:trHeight w:val="569"/>
        </w:trPr>
        <w:tc>
          <w:tcPr>
            <w:tcW w:w="4253" w:type="dxa"/>
            <w:vAlign w:val="bottom"/>
          </w:tcPr>
          <w:p w:rsidR="007B7F54" w:rsidRPr="00881A14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</w:t>
            </w:r>
            <w:r w:rsidRPr="00881A14">
              <w:rPr>
                <w:rFonts w:ascii="Times New Roman" w:hAnsi="Times New Roman"/>
              </w:rPr>
              <w:t>е</w:t>
            </w:r>
            <w:r w:rsidRPr="00881A14">
              <w:rPr>
                <w:rFonts w:ascii="Times New Roman" w:hAnsi="Times New Roman"/>
              </w:rPr>
              <w:t>мые бюджетам муниципальных образов</w:t>
            </w:r>
            <w:r w:rsidRPr="00881A14">
              <w:rPr>
                <w:rFonts w:ascii="Times New Roman" w:hAnsi="Times New Roman"/>
              </w:rPr>
              <w:t>а</w:t>
            </w:r>
            <w:r w:rsidRPr="00881A14">
              <w:rPr>
                <w:rFonts w:ascii="Times New Roman" w:hAnsi="Times New Roman"/>
              </w:rPr>
              <w:t>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  <w:tc>
          <w:tcPr>
            <w:tcW w:w="1704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1353,7</w:t>
            </w:r>
          </w:p>
        </w:tc>
        <w:tc>
          <w:tcPr>
            <w:tcW w:w="1281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1353,7</w:t>
            </w:r>
          </w:p>
        </w:tc>
      </w:tr>
      <w:tr w:rsidR="007B7F54" w:rsidRPr="00371815" w:rsidTr="00796316">
        <w:trPr>
          <w:trHeight w:val="645"/>
        </w:trPr>
        <w:tc>
          <w:tcPr>
            <w:tcW w:w="4253" w:type="dxa"/>
            <w:vAlign w:val="bottom"/>
          </w:tcPr>
          <w:p w:rsidR="007B7F54" w:rsidRPr="00F1733A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1353,7</w:t>
            </w:r>
          </w:p>
        </w:tc>
        <w:tc>
          <w:tcPr>
            <w:tcW w:w="1281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1353,7</w:t>
            </w:r>
          </w:p>
        </w:tc>
      </w:tr>
      <w:tr w:rsidR="007B7F54" w:rsidRPr="00371815" w:rsidTr="00471BDB">
        <w:trPr>
          <w:trHeight w:val="569"/>
        </w:trPr>
        <w:tc>
          <w:tcPr>
            <w:tcW w:w="4253" w:type="dxa"/>
            <w:vAlign w:val="bottom"/>
          </w:tcPr>
          <w:p w:rsidR="007B7F54" w:rsidRPr="00F1733A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B7F54" w:rsidRPr="00F1733A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B7F54" w:rsidRPr="00F1733A" w:rsidRDefault="007B7F54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64,7</w:t>
            </w:r>
          </w:p>
        </w:tc>
        <w:tc>
          <w:tcPr>
            <w:tcW w:w="1281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64,7</w:t>
            </w:r>
          </w:p>
        </w:tc>
      </w:tr>
      <w:tr w:rsidR="007B7F54" w:rsidRPr="00371815" w:rsidTr="00471BDB">
        <w:trPr>
          <w:trHeight w:val="569"/>
        </w:trPr>
        <w:tc>
          <w:tcPr>
            <w:tcW w:w="4253" w:type="dxa"/>
            <w:vAlign w:val="bottom"/>
          </w:tcPr>
          <w:p w:rsidR="007B7F54" w:rsidRPr="00F1733A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B63D40">
              <w:rPr>
                <w:rFonts w:ascii="Times New Roman" w:hAnsi="Times New Roman"/>
              </w:rPr>
              <w:t>а</w:t>
            </w:r>
            <w:r w:rsidRPr="00B63D4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7B7F54" w:rsidRPr="00F1733A" w:rsidRDefault="007B7F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7B7F54" w:rsidRPr="00F1733A" w:rsidRDefault="007B7F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B7F54" w:rsidRPr="00F1733A" w:rsidRDefault="007B7F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F54" w:rsidRPr="00F1733A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64,7</w:t>
            </w:r>
          </w:p>
        </w:tc>
        <w:tc>
          <w:tcPr>
            <w:tcW w:w="1281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64,7</w:t>
            </w:r>
          </w:p>
        </w:tc>
      </w:tr>
      <w:tr w:rsidR="007B7F54" w:rsidRPr="00371815" w:rsidTr="00471BDB">
        <w:trPr>
          <w:trHeight w:val="569"/>
        </w:trPr>
        <w:tc>
          <w:tcPr>
            <w:tcW w:w="4253" w:type="dxa"/>
            <w:vAlign w:val="bottom"/>
          </w:tcPr>
          <w:p w:rsidR="007B7F54" w:rsidRPr="00B63D40" w:rsidRDefault="007B7F54" w:rsidP="0029210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704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281" w:type="dxa"/>
            <w:vAlign w:val="bottom"/>
          </w:tcPr>
          <w:p w:rsidR="007B7F5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7B7F54" w:rsidRPr="00371815" w:rsidTr="00471BDB">
        <w:trPr>
          <w:trHeight w:val="569"/>
        </w:trPr>
        <w:tc>
          <w:tcPr>
            <w:tcW w:w="4253" w:type="dxa"/>
            <w:vAlign w:val="bottom"/>
          </w:tcPr>
          <w:p w:rsidR="007B7F54" w:rsidRPr="00DA5513" w:rsidRDefault="007B7F54" w:rsidP="0029210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DA5513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704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B7F54" w:rsidRPr="00F1733A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B7F5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281" w:type="dxa"/>
            <w:vAlign w:val="bottom"/>
          </w:tcPr>
          <w:p w:rsidR="007B7F54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BD703F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554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575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DB1008" w:rsidRDefault="007B7F54" w:rsidP="0029210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BD703F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BD703F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7B7F54" w:rsidRPr="00371815" w:rsidTr="008E5951">
        <w:trPr>
          <w:trHeight w:val="569"/>
        </w:trPr>
        <w:tc>
          <w:tcPr>
            <w:tcW w:w="4253" w:type="dxa"/>
            <w:vAlign w:val="bottom"/>
          </w:tcPr>
          <w:p w:rsidR="007B7F54" w:rsidRPr="00BD703F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B7F54" w:rsidRPr="00BD703F" w:rsidRDefault="007B7F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1281" w:type="dxa"/>
            <w:vAlign w:val="bottom"/>
          </w:tcPr>
          <w:p w:rsidR="007B7F54" w:rsidRPr="00BD703F" w:rsidRDefault="007B7F54" w:rsidP="00292108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7B7F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B7F54" w:rsidRPr="00816D33" w:rsidRDefault="007B7F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16D33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 (без условно утвержде</w:t>
            </w:r>
            <w:r w:rsidRPr="00816D33">
              <w:rPr>
                <w:rFonts w:ascii="Times New Roman" w:hAnsi="Times New Roman"/>
                <w:b/>
                <w:color w:val="000000"/>
                <w:lang w:eastAsia="ru-RU"/>
              </w:rPr>
              <w:t>н</w:t>
            </w:r>
            <w:r w:rsidRPr="00816D33">
              <w:rPr>
                <w:rFonts w:ascii="Times New Roman" w:hAnsi="Times New Roman"/>
                <w:b/>
                <w:color w:val="000000"/>
                <w:lang w:eastAsia="ru-RU"/>
              </w:rPr>
              <w:t>ных расходов)</w:t>
            </w:r>
          </w:p>
        </w:tc>
        <w:tc>
          <w:tcPr>
            <w:tcW w:w="1704" w:type="dxa"/>
            <w:vAlign w:val="bottom"/>
          </w:tcPr>
          <w:p w:rsidR="007B7F54" w:rsidRPr="00054982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7B7F54" w:rsidRPr="00054982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B7F54" w:rsidRPr="00054982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F54" w:rsidRPr="00054982" w:rsidRDefault="007B7F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B7F54" w:rsidRPr="001C5DFA" w:rsidRDefault="007B7F54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C5DFA">
              <w:rPr>
                <w:rFonts w:ascii="Times New Roman" w:hAnsi="Times New Roman"/>
                <w:b/>
                <w:color w:val="000000"/>
                <w:lang w:eastAsia="ru-RU"/>
              </w:rPr>
              <w:t>18617,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</w:tcPr>
          <w:p w:rsidR="007B7F54" w:rsidRPr="001C5DFA" w:rsidRDefault="007B7F54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B7F54" w:rsidRPr="001C5DFA" w:rsidRDefault="007B7F54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C5DFA">
              <w:rPr>
                <w:rFonts w:ascii="Times New Roman" w:hAnsi="Times New Roman"/>
                <w:b/>
                <w:color w:val="000000"/>
                <w:lang w:eastAsia="ru-RU"/>
              </w:rPr>
              <w:t>18418,3</w:t>
            </w:r>
          </w:p>
        </w:tc>
      </w:tr>
    </w:tbl>
    <w:p w:rsidR="007B7F54" w:rsidRDefault="007B7F54" w:rsidP="004F243C"/>
    <w:sectPr w:rsidR="007B7F54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F54" w:rsidRDefault="007B7F54" w:rsidP="00183A23">
      <w:pPr>
        <w:spacing w:after="0" w:line="240" w:lineRule="auto"/>
      </w:pPr>
      <w:r>
        <w:separator/>
      </w:r>
    </w:p>
  </w:endnote>
  <w:endnote w:type="continuationSeparator" w:id="1">
    <w:p w:rsidR="007B7F54" w:rsidRDefault="007B7F5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F54" w:rsidRDefault="007B7F54" w:rsidP="00183A23">
      <w:pPr>
        <w:spacing w:after="0" w:line="240" w:lineRule="auto"/>
      </w:pPr>
      <w:r>
        <w:separator/>
      </w:r>
    </w:p>
  </w:footnote>
  <w:footnote w:type="continuationSeparator" w:id="1">
    <w:p w:rsidR="007B7F54" w:rsidRDefault="007B7F5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F54" w:rsidRDefault="007B7F54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B7F54" w:rsidRDefault="007B7F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C78AB"/>
    <w:rsid w:val="000E40D9"/>
    <w:rsid w:val="000E66AE"/>
    <w:rsid w:val="000E6734"/>
    <w:rsid w:val="000F3EC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0557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0FC"/>
    <w:rsid w:val="0019679F"/>
    <w:rsid w:val="0019707D"/>
    <w:rsid w:val="001A0A16"/>
    <w:rsid w:val="001A0ED9"/>
    <w:rsid w:val="001A531C"/>
    <w:rsid w:val="001A5EBA"/>
    <w:rsid w:val="001B39A6"/>
    <w:rsid w:val="001B4A2A"/>
    <w:rsid w:val="001B72E7"/>
    <w:rsid w:val="001C39FC"/>
    <w:rsid w:val="001C5DFA"/>
    <w:rsid w:val="001D4411"/>
    <w:rsid w:val="001E5D32"/>
    <w:rsid w:val="001E6EFA"/>
    <w:rsid w:val="001F1A8D"/>
    <w:rsid w:val="001F4DE3"/>
    <w:rsid w:val="00212F0A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63B0"/>
    <w:rsid w:val="002778E0"/>
    <w:rsid w:val="0028102C"/>
    <w:rsid w:val="00292108"/>
    <w:rsid w:val="00294AF9"/>
    <w:rsid w:val="002A1C58"/>
    <w:rsid w:val="002A2756"/>
    <w:rsid w:val="002A4EC8"/>
    <w:rsid w:val="002A6F2E"/>
    <w:rsid w:val="002B74D2"/>
    <w:rsid w:val="002B7B10"/>
    <w:rsid w:val="002B7C41"/>
    <w:rsid w:val="002C6107"/>
    <w:rsid w:val="002D0CC1"/>
    <w:rsid w:val="002D3392"/>
    <w:rsid w:val="002D3D03"/>
    <w:rsid w:val="002D403A"/>
    <w:rsid w:val="002D4471"/>
    <w:rsid w:val="002D792B"/>
    <w:rsid w:val="002E038B"/>
    <w:rsid w:val="002E102E"/>
    <w:rsid w:val="002E4D02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5B1"/>
    <w:rsid w:val="00306F5C"/>
    <w:rsid w:val="00311472"/>
    <w:rsid w:val="00317B33"/>
    <w:rsid w:val="00320860"/>
    <w:rsid w:val="00323750"/>
    <w:rsid w:val="00324E0D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31F"/>
    <w:rsid w:val="003C7AB4"/>
    <w:rsid w:val="003D0942"/>
    <w:rsid w:val="003D0BF0"/>
    <w:rsid w:val="003D0C0F"/>
    <w:rsid w:val="003D3C45"/>
    <w:rsid w:val="003D3D82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71BDB"/>
    <w:rsid w:val="00473FBA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D216E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0EF9"/>
    <w:rsid w:val="005231D1"/>
    <w:rsid w:val="00531590"/>
    <w:rsid w:val="00532C52"/>
    <w:rsid w:val="005519A5"/>
    <w:rsid w:val="00554794"/>
    <w:rsid w:val="00556506"/>
    <w:rsid w:val="00557EBD"/>
    <w:rsid w:val="005626C4"/>
    <w:rsid w:val="0056668E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4B3A"/>
    <w:rsid w:val="005A65AF"/>
    <w:rsid w:val="005A718A"/>
    <w:rsid w:val="005B04D4"/>
    <w:rsid w:val="005B2224"/>
    <w:rsid w:val="005B3471"/>
    <w:rsid w:val="005B57D8"/>
    <w:rsid w:val="005B686B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0E95"/>
    <w:rsid w:val="00642372"/>
    <w:rsid w:val="00642C14"/>
    <w:rsid w:val="006508F6"/>
    <w:rsid w:val="00650BE7"/>
    <w:rsid w:val="00651351"/>
    <w:rsid w:val="0065271F"/>
    <w:rsid w:val="00655A46"/>
    <w:rsid w:val="00660AB0"/>
    <w:rsid w:val="00661616"/>
    <w:rsid w:val="00667FB1"/>
    <w:rsid w:val="00670589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93A"/>
    <w:rsid w:val="00781A6F"/>
    <w:rsid w:val="007841AD"/>
    <w:rsid w:val="007849B3"/>
    <w:rsid w:val="00785EAC"/>
    <w:rsid w:val="00795C1B"/>
    <w:rsid w:val="00796316"/>
    <w:rsid w:val="00796435"/>
    <w:rsid w:val="00796B42"/>
    <w:rsid w:val="007A00A3"/>
    <w:rsid w:val="007A60DE"/>
    <w:rsid w:val="007B12EC"/>
    <w:rsid w:val="007B4787"/>
    <w:rsid w:val="007B7F54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D5"/>
    <w:rsid w:val="0081156F"/>
    <w:rsid w:val="00813C38"/>
    <w:rsid w:val="00814A7A"/>
    <w:rsid w:val="00816D33"/>
    <w:rsid w:val="00826CCF"/>
    <w:rsid w:val="008275F4"/>
    <w:rsid w:val="008361B6"/>
    <w:rsid w:val="00836CC4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42E7"/>
    <w:rsid w:val="00886DD0"/>
    <w:rsid w:val="00887AB5"/>
    <w:rsid w:val="008903DA"/>
    <w:rsid w:val="00892B04"/>
    <w:rsid w:val="0089409E"/>
    <w:rsid w:val="00895AE5"/>
    <w:rsid w:val="00895F6F"/>
    <w:rsid w:val="0089789F"/>
    <w:rsid w:val="008A00B0"/>
    <w:rsid w:val="008A5856"/>
    <w:rsid w:val="008C1BE0"/>
    <w:rsid w:val="008C37B8"/>
    <w:rsid w:val="008C5353"/>
    <w:rsid w:val="008C5450"/>
    <w:rsid w:val="008D4E11"/>
    <w:rsid w:val="008D51D1"/>
    <w:rsid w:val="008D7284"/>
    <w:rsid w:val="008E0641"/>
    <w:rsid w:val="008E1598"/>
    <w:rsid w:val="008E595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31A7E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280B"/>
    <w:rsid w:val="009B3FD4"/>
    <w:rsid w:val="009B7FED"/>
    <w:rsid w:val="009C1947"/>
    <w:rsid w:val="009C6423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4980"/>
    <w:rsid w:val="00A9517C"/>
    <w:rsid w:val="00AA0DF5"/>
    <w:rsid w:val="00AA21D6"/>
    <w:rsid w:val="00AA243D"/>
    <w:rsid w:val="00AA5281"/>
    <w:rsid w:val="00AB0229"/>
    <w:rsid w:val="00AB025B"/>
    <w:rsid w:val="00AB4816"/>
    <w:rsid w:val="00AB6CF2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69A3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A72E7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43657"/>
    <w:rsid w:val="00C4515F"/>
    <w:rsid w:val="00C55934"/>
    <w:rsid w:val="00C66378"/>
    <w:rsid w:val="00C66B40"/>
    <w:rsid w:val="00C717DB"/>
    <w:rsid w:val="00C72FFD"/>
    <w:rsid w:val="00C830BE"/>
    <w:rsid w:val="00C83ECA"/>
    <w:rsid w:val="00C90FC2"/>
    <w:rsid w:val="00C9279B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CF7E39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4747"/>
    <w:rsid w:val="00D47B43"/>
    <w:rsid w:val="00D52896"/>
    <w:rsid w:val="00D5327C"/>
    <w:rsid w:val="00D55424"/>
    <w:rsid w:val="00D56AE0"/>
    <w:rsid w:val="00D5754F"/>
    <w:rsid w:val="00D63C14"/>
    <w:rsid w:val="00D671A9"/>
    <w:rsid w:val="00D70784"/>
    <w:rsid w:val="00D72748"/>
    <w:rsid w:val="00D76776"/>
    <w:rsid w:val="00D77C91"/>
    <w:rsid w:val="00D83496"/>
    <w:rsid w:val="00D84735"/>
    <w:rsid w:val="00DA2240"/>
    <w:rsid w:val="00DA3F84"/>
    <w:rsid w:val="00DA5322"/>
    <w:rsid w:val="00DA5513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E6531"/>
    <w:rsid w:val="00DF211E"/>
    <w:rsid w:val="00DF2FC6"/>
    <w:rsid w:val="00DF5F8D"/>
    <w:rsid w:val="00E0516D"/>
    <w:rsid w:val="00E05D51"/>
    <w:rsid w:val="00E104D4"/>
    <w:rsid w:val="00E16031"/>
    <w:rsid w:val="00E16135"/>
    <w:rsid w:val="00E1660F"/>
    <w:rsid w:val="00E212CE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22D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6E5C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755D1"/>
    <w:rsid w:val="00F80494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2A6C"/>
    <w:rsid w:val="00FD4F75"/>
    <w:rsid w:val="00FD541A"/>
    <w:rsid w:val="00FE543B"/>
    <w:rsid w:val="00FF2EC1"/>
    <w:rsid w:val="00FF382B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aliases w:val="Знак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BodyText2">
    <w:name w:val="Body Text 2"/>
    <w:basedOn w:val="Normal"/>
    <w:link w:val="BodyText2Char1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03792"/>
    <w:rPr>
      <w:rFonts w:cs="Times New Roman"/>
      <w:lang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">
    <w:name w:val="Знак Знак Знак"/>
    <w:basedOn w:val="DefaultParagraphFont"/>
    <w:uiPriority w:val="99"/>
    <w:rsid w:val="00EB108F"/>
    <w:rPr>
      <w:rFonts w:cs="Times New Roman"/>
      <w:i/>
      <w:sz w:val="32"/>
      <w:lang w:val="ru-RU" w:eastAsia="ru-RU" w:bidi="ar-SA"/>
    </w:rPr>
  </w:style>
  <w:style w:type="character" w:customStyle="1" w:styleId="10">
    <w:name w:val="Знак Знак1"/>
    <w:basedOn w:val="DefaultParagraphFont"/>
    <w:uiPriority w:val="99"/>
    <w:rsid w:val="008C1BE0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45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6</Pages>
  <Words>1354</Words>
  <Characters>7720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32</cp:revision>
  <cp:lastPrinted>2015-09-17T13:03:00Z</cp:lastPrinted>
  <dcterms:created xsi:type="dcterms:W3CDTF">2018-10-12T11:32:00Z</dcterms:created>
  <dcterms:modified xsi:type="dcterms:W3CDTF">2018-10-12T12:13:00Z</dcterms:modified>
</cp:coreProperties>
</file>